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50274" w14:textId="77777777" w:rsidR="00384332" w:rsidRDefault="00384332" w:rsidP="003843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BOTILLER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547BFC20" w14:textId="77777777" w:rsidR="00384332" w:rsidRDefault="00384332" w:rsidP="003843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38430B7" w14:textId="77777777" w:rsidR="00384332" w:rsidRDefault="00384332" w:rsidP="003843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14DB531" w14:textId="77777777" w:rsidR="00384332" w:rsidRDefault="00384332" w:rsidP="003843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12 Jun.1404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granted letters of protection as he was about to enter naval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>service</w:t>
      </w:r>
      <w:proofErr w:type="gramEnd"/>
    </w:p>
    <w:p w14:paraId="4D2D1B66" w14:textId="77777777" w:rsidR="00384332" w:rsidRDefault="00384332" w:rsidP="003843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under the command of Thomas Beaufort, Earl of Dorset(q.v.).</w:t>
      </w:r>
    </w:p>
    <w:p w14:paraId="568108F8" w14:textId="77777777" w:rsidR="00384332" w:rsidRDefault="00384332" w:rsidP="003843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(C.P.R.1401-5 p.398)</w:t>
      </w:r>
    </w:p>
    <w:p w14:paraId="2F420808" w14:textId="77777777" w:rsidR="00384332" w:rsidRDefault="00384332" w:rsidP="003843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33AF100" w14:textId="77777777" w:rsidR="00384332" w:rsidRDefault="00384332" w:rsidP="003843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73C5B86" w14:textId="77777777" w:rsidR="00384332" w:rsidRDefault="00384332" w:rsidP="00384332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11 February 2023</w:t>
      </w:r>
    </w:p>
    <w:p w14:paraId="7C5A97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E94DA" w14:textId="77777777" w:rsidR="00384332" w:rsidRDefault="00384332" w:rsidP="009139A6">
      <w:r>
        <w:separator/>
      </w:r>
    </w:p>
  </w:endnote>
  <w:endnote w:type="continuationSeparator" w:id="0">
    <w:p w14:paraId="212F9D61" w14:textId="77777777" w:rsidR="00384332" w:rsidRDefault="003843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60F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4A3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E12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D43FF" w14:textId="77777777" w:rsidR="00384332" w:rsidRDefault="00384332" w:rsidP="009139A6">
      <w:r>
        <w:separator/>
      </w:r>
    </w:p>
  </w:footnote>
  <w:footnote w:type="continuationSeparator" w:id="0">
    <w:p w14:paraId="75160267" w14:textId="77777777" w:rsidR="00384332" w:rsidRDefault="003843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30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5E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06F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332"/>
    <w:rsid w:val="000666E0"/>
    <w:rsid w:val="002510B7"/>
    <w:rsid w:val="0038433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9D35A"/>
  <w15:chartTrackingRefBased/>
  <w15:docId w15:val="{39FE7E0E-4C66-4D76-9230-55863033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2023-03-01T19:46:00Z</dcterms:created>
  <dcterms:modified xsi:type="dcterms:W3CDTF">2023-03-01T19:46:00Z</dcterms:modified>
</cp:coreProperties>
</file>